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0BD49" w14:textId="2C20FD3B" w:rsidR="00796080" w:rsidRDefault="00796080" w:rsidP="00796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RYNALD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0</w:t>
      </w:r>
      <w:r>
        <w:rPr>
          <w:rFonts w:cs="Times New Roman"/>
          <w:szCs w:val="24"/>
        </w:rPr>
        <w:t>4)</w:t>
      </w:r>
    </w:p>
    <w:p w14:paraId="2C6A85F1" w14:textId="77777777" w:rsidR="00796080" w:rsidRDefault="00796080" w:rsidP="00796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DA14219" w14:textId="77777777" w:rsidR="00796080" w:rsidRDefault="00796080" w:rsidP="00796080">
      <w:pPr>
        <w:pStyle w:val="NoSpacing"/>
        <w:rPr>
          <w:rFonts w:cs="Times New Roman"/>
          <w:szCs w:val="24"/>
        </w:rPr>
      </w:pPr>
    </w:p>
    <w:p w14:paraId="7C9CA591" w14:textId="77777777" w:rsidR="00796080" w:rsidRDefault="00796080" w:rsidP="00796080">
      <w:pPr>
        <w:pStyle w:val="NoSpacing"/>
        <w:rPr>
          <w:rFonts w:cs="Times New Roman"/>
          <w:szCs w:val="24"/>
        </w:rPr>
      </w:pPr>
    </w:p>
    <w:p w14:paraId="63697892" w14:textId="763BCA18" w:rsidR="00796080" w:rsidRDefault="00796080" w:rsidP="00796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Aug.1404</w:t>
      </w:r>
      <w:r>
        <w:rPr>
          <w:rFonts w:cs="Times New Roman"/>
          <w:szCs w:val="24"/>
        </w:rPr>
        <w:tab/>
        <w:t>He was ordained to his first tonsur</w:t>
      </w:r>
      <w:r>
        <w:rPr>
          <w:rFonts w:cs="Times New Roman"/>
          <w:szCs w:val="24"/>
        </w:rPr>
        <w:t>e.</w:t>
      </w:r>
    </w:p>
    <w:p w14:paraId="60437498" w14:textId="147C5143" w:rsidR="00796080" w:rsidRDefault="00796080" w:rsidP="00796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pp.42</w:t>
      </w:r>
      <w:r>
        <w:rPr>
          <w:rFonts w:cs="Times New Roman"/>
          <w:szCs w:val="24"/>
        </w:rPr>
        <w:t>5</w:t>
      </w:r>
      <w:r>
        <w:rPr>
          <w:rFonts w:cs="Times New Roman"/>
          <w:szCs w:val="24"/>
        </w:rPr>
        <w:t xml:space="preserve"> and 436)</w:t>
      </w:r>
    </w:p>
    <w:p w14:paraId="16DCD937" w14:textId="77777777" w:rsidR="00796080" w:rsidRDefault="00796080" w:rsidP="00796080">
      <w:pPr>
        <w:pStyle w:val="NoSpacing"/>
        <w:rPr>
          <w:rFonts w:cs="Times New Roman"/>
          <w:szCs w:val="24"/>
        </w:rPr>
      </w:pPr>
    </w:p>
    <w:p w14:paraId="3185DF55" w14:textId="77777777" w:rsidR="00796080" w:rsidRDefault="00796080" w:rsidP="00796080">
      <w:pPr>
        <w:pStyle w:val="NoSpacing"/>
        <w:rPr>
          <w:rFonts w:cs="Times New Roman"/>
          <w:szCs w:val="24"/>
        </w:rPr>
      </w:pPr>
    </w:p>
    <w:p w14:paraId="77D59D3D" w14:textId="77777777" w:rsidR="00796080" w:rsidRPr="00813E4E" w:rsidRDefault="00796080" w:rsidP="00796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p w14:paraId="09F48A9B" w14:textId="58FE1370" w:rsidR="00BA00AB" w:rsidRPr="00796080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7960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138AF" w14:textId="77777777" w:rsidR="00796080" w:rsidRDefault="00796080" w:rsidP="009139A6">
      <w:r>
        <w:separator/>
      </w:r>
    </w:p>
  </w:endnote>
  <w:endnote w:type="continuationSeparator" w:id="0">
    <w:p w14:paraId="27344588" w14:textId="77777777" w:rsidR="00796080" w:rsidRDefault="007960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424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4AB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9A4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6018D" w14:textId="77777777" w:rsidR="00796080" w:rsidRDefault="00796080" w:rsidP="009139A6">
      <w:r>
        <w:separator/>
      </w:r>
    </w:p>
  </w:footnote>
  <w:footnote w:type="continuationSeparator" w:id="0">
    <w:p w14:paraId="24E2BF77" w14:textId="77777777" w:rsidR="00796080" w:rsidRDefault="007960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ABC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780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DF8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080"/>
    <w:rsid w:val="000666E0"/>
    <w:rsid w:val="002510B7"/>
    <w:rsid w:val="005C130B"/>
    <w:rsid w:val="0079608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C5E65"/>
  <w15:chartTrackingRefBased/>
  <w15:docId w15:val="{8BED030F-7EE9-44AE-A08A-188FDAC0D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2022-11-25T08:33:00Z</dcterms:created>
  <dcterms:modified xsi:type="dcterms:W3CDTF">2022-11-25T08:34:00Z</dcterms:modified>
</cp:coreProperties>
</file>